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C225F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63123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Ιατρική ποδιά</w:t>
            </w:r>
            <w:r w:rsidRPr="00631235">
              <w:rPr>
                <w:color w:val="000000"/>
                <w:sz w:val="18"/>
                <w:szCs w:val="20"/>
                <w:lang w:val="el-GR"/>
              </w:rPr>
              <w:t xml:space="preserve"> εργαστηρίου</w:t>
            </w:r>
          </w:p>
        </w:tc>
      </w:tr>
      <w:tr w:rsidR="005C225F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C225F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C225F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C225F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C225F" w:rsidRPr="008B56E0" w:rsidRDefault="005C225F" w:rsidP="000C029F">
            <w:pPr>
              <w:suppressAutoHyphens w:val="0"/>
              <w:spacing w:after="0"/>
              <w:jc w:val="left"/>
              <w:rPr>
                <w:color w:val="000000"/>
                <w:sz w:val="20"/>
                <w:szCs w:val="20"/>
                <w:lang w:val="el-GR" w:eastAsia="el-GR"/>
              </w:rPr>
            </w:pPr>
            <w:r w:rsidRPr="00631235">
              <w:rPr>
                <w:color w:val="000000"/>
                <w:sz w:val="18"/>
                <w:szCs w:val="20"/>
                <w:lang w:val="el-GR"/>
              </w:rPr>
              <w:t xml:space="preserve">Λευκή (ιατρική) ποδιά/ρόμπα εργαστηρίου μεγέθους </w:t>
            </w:r>
            <w:r w:rsidRPr="008B56E0">
              <w:rPr>
                <w:b/>
                <w:color w:val="000000"/>
                <w:sz w:val="18"/>
                <w:szCs w:val="20"/>
                <w:lang w:val="el-GR"/>
              </w:rPr>
              <w:t>Χ</w:t>
            </w:r>
            <w:r w:rsidRPr="008B56E0">
              <w:rPr>
                <w:b/>
                <w:color w:val="000000"/>
                <w:sz w:val="18"/>
                <w:szCs w:val="20"/>
              </w:rPr>
              <w:t>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C225F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C225F" w:rsidRPr="00387A77" w:rsidRDefault="005C225F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83FD5"/>
    <w:rsid w:val="000A5F60"/>
    <w:rsid w:val="000F33A0"/>
    <w:rsid w:val="00100562"/>
    <w:rsid w:val="00104B12"/>
    <w:rsid w:val="0016475E"/>
    <w:rsid w:val="0019083F"/>
    <w:rsid w:val="00266506"/>
    <w:rsid w:val="00274E12"/>
    <w:rsid w:val="002A55A5"/>
    <w:rsid w:val="003000E4"/>
    <w:rsid w:val="003433EB"/>
    <w:rsid w:val="00365004"/>
    <w:rsid w:val="00382665"/>
    <w:rsid w:val="003E6CBA"/>
    <w:rsid w:val="0040325C"/>
    <w:rsid w:val="0045561E"/>
    <w:rsid w:val="004956E1"/>
    <w:rsid w:val="004C0364"/>
    <w:rsid w:val="0057757B"/>
    <w:rsid w:val="005B51E3"/>
    <w:rsid w:val="005C225F"/>
    <w:rsid w:val="005D4518"/>
    <w:rsid w:val="005F039E"/>
    <w:rsid w:val="00623737"/>
    <w:rsid w:val="00627D6F"/>
    <w:rsid w:val="006933AF"/>
    <w:rsid w:val="006B2E86"/>
    <w:rsid w:val="006B691A"/>
    <w:rsid w:val="007633B3"/>
    <w:rsid w:val="00774E8F"/>
    <w:rsid w:val="007A214F"/>
    <w:rsid w:val="007A2AE2"/>
    <w:rsid w:val="0080306A"/>
    <w:rsid w:val="008252EE"/>
    <w:rsid w:val="008572DB"/>
    <w:rsid w:val="0086171E"/>
    <w:rsid w:val="00861CE7"/>
    <w:rsid w:val="00927FF5"/>
    <w:rsid w:val="009613D6"/>
    <w:rsid w:val="009B7A50"/>
    <w:rsid w:val="009C1031"/>
    <w:rsid w:val="009E0642"/>
    <w:rsid w:val="00A55C4A"/>
    <w:rsid w:val="00A62939"/>
    <w:rsid w:val="00A931C7"/>
    <w:rsid w:val="00AA60B8"/>
    <w:rsid w:val="00B057AB"/>
    <w:rsid w:val="00B2428C"/>
    <w:rsid w:val="00B2469E"/>
    <w:rsid w:val="00B63D3E"/>
    <w:rsid w:val="00B7477E"/>
    <w:rsid w:val="00B84ADB"/>
    <w:rsid w:val="00BE65BE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2843"/>
    <w:rsid w:val="00E740D5"/>
    <w:rsid w:val="00EC2965"/>
    <w:rsid w:val="00F1254C"/>
    <w:rsid w:val="00F83A62"/>
    <w:rsid w:val="00FA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EBEDF4FB</Template>
  <TotalTime>0</TotalTime>
  <Pages>1</Pages>
  <Words>37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2025-10-31T11:26:00Z</dcterms:created>
  <dcterms:modified xsi:type="dcterms:W3CDTF">2025-10-31T11:26:00Z</dcterms:modified>
</cp:coreProperties>
</file>